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63A6" w:rsidRPr="00E96D82" w:rsidRDefault="00D863A6" w:rsidP="00CF4668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>הסיפור על  האיש  הירוק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4pt" o:ole="">
            <v:imagedata r:id="rId4" o:title=""/>
          </v:shape>
          <o:OLEObject Type="Embed" ProgID="SoundRec" ShapeID="_x0000_i1025" DrawAspect="Content" ObjectID="_1358575443" r:id="rId5"/>
        </w:obje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CF4668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u w:val="single"/>
        </w:rPr>
        <w:t xml:space="preserve">If by chance </w:t>
      </w:r>
      <w:r>
        <w:rPr>
          <w:rFonts w:ascii="Courier New" w:hAnsi="Courier New" w:cs="Courier New"/>
          <w:sz w:val="36"/>
          <w:szCs w:val="36"/>
        </w:rPr>
        <w:t xml:space="preserve">I meet  someone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07680E">
        <w:rPr>
          <w:rFonts w:ascii="Courier New" w:hAnsi="Courier New" w:cs="Courier New"/>
          <w:color w:val="C00000"/>
          <w:sz w:val="36"/>
          <w:szCs w:val="36"/>
          <w:u w:val="single"/>
          <w:rtl/>
        </w:rPr>
        <w:t>אם  במקרה</w:t>
      </w:r>
      <w:r w:rsidRPr="00E96D82">
        <w:rPr>
          <w:rFonts w:ascii="Courier New" w:hAnsi="Courier New" w:cs="Courier New"/>
          <w:sz w:val="36"/>
          <w:szCs w:val="36"/>
          <w:u w:val="single"/>
          <w:rtl/>
        </w:rPr>
        <w:t xml:space="preserve">  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אני </w:t>
      </w:r>
      <w:r w:rsidRPr="006F1F4D">
        <w:rPr>
          <w:rFonts w:ascii="Courier New" w:hAnsi="Courier New" w:cs="Courier New"/>
          <w:color w:val="0070C0"/>
          <w:sz w:val="36"/>
          <w:szCs w:val="36"/>
          <w:rtl/>
        </w:rPr>
        <w:t>פוגש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מישהו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26" type="#_x0000_t75" style="width:24pt;height:24pt" o:ole="">
            <v:imagedata r:id="rId4" o:title=""/>
          </v:shape>
          <o:OLEObject Type="Embed" ProgID="SoundRec" ShapeID="_x0000_i1026" DrawAspect="Content" ObjectID="_1358575444" r:id="rId6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That  doesn’t  understand me and thinks that I am </w:t>
      </w:r>
      <w:r w:rsidRPr="00E96D82">
        <w:rPr>
          <w:rFonts w:ascii="Courier New" w:hAnsi="Courier New" w:cs="Courier New"/>
          <w:sz w:val="36"/>
          <w:szCs w:val="36"/>
        </w:rPr>
        <w:t xml:space="preserve">a </w:t>
      </w:r>
      <w:r w:rsidRPr="00E96D82">
        <w:rPr>
          <w:rFonts w:ascii="Courier New" w:hAnsi="Courier New" w:cs="Courier New"/>
          <w:sz w:val="36"/>
          <w:szCs w:val="36"/>
          <w:u w:val="single"/>
        </w:rPr>
        <w:t>baby</w:t>
      </w:r>
      <w:r>
        <w:rPr>
          <w:rFonts w:ascii="Courier New" w:hAnsi="Courier New" w:cs="Courier New"/>
          <w:sz w:val="36"/>
          <w:szCs w:val="36"/>
        </w:rPr>
        <w:t xml:space="preserve"> 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27" type="#_x0000_t75" style="width:24pt;height:24pt" o:ole="">
            <v:imagedata r:id="rId4" o:title=""/>
          </v:shape>
          <o:OLEObject Type="Embed" ProgID="SoundRec" ShapeID="_x0000_i1027" DrawAspect="Content" ObjectID="_1358575445" r:id="rId7"/>
        </w:object>
      </w: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שלא </w:t>
      </w:r>
      <w:r w:rsidRPr="006F1F4D">
        <w:rPr>
          <w:rFonts w:ascii="Courier New" w:hAnsi="Courier New" w:cs="Courier New"/>
          <w:color w:val="0070C0"/>
          <w:sz w:val="36"/>
          <w:szCs w:val="36"/>
          <w:rtl/>
        </w:rPr>
        <w:t>מבין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אותי  ו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חושב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שאני </w:t>
      </w:r>
      <w:r w:rsidRPr="00E96D82">
        <w:rPr>
          <w:rFonts w:ascii="Courier New" w:hAnsi="Courier New" w:cs="Courier New"/>
          <w:sz w:val="36"/>
          <w:szCs w:val="36"/>
          <w:u w:val="single"/>
          <w:rtl/>
        </w:rPr>
        <w:t>תינוק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3" o:spid="_x0000_i1028" type="#_x0000_t75" alt="green baby.bmp" style="width:130.5pt;height:85.5pt;visibility:visible">
            <v:imagedata r:id="rId8" o:title=""/>
          </v:shape>
        </w:pi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E96D82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E96D82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</w:p>
    <w:p w:rsidR="00D863A6" w:rsidRPr="00E96D82" w:rsidRDefault="00D863A6" w:rsidP="00E96D82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If </w:t>
      </w:r>
      <w:r w:rsidRPr="0007680E">
        <w:rPr>
          <w:rFonts w:ascii="Courier New" w:hAnsi="Courier New" w:cs="Courier New"/>
          <w:color w:val="C00000"/>
          <w:sz w:val="36"/>
          <w:szCs w:val="36"/>
        </w:rPr>
        <w:t>by chance</w:t>
      </w:r>
      <w:r>
        <w:rPr>
          <w:rFonts w:ascii="Courier New" w:hAnsi="Courier New" w:cs="Courier New"/>
          <w:sz w:val="36"/>
          <w:szCs w:val="36"/>
        </w:rPr>
        <w:t xml:space="preserve"> I meet someone </w:t>
      </w:r>
      <w:r w:rsidRPr="00E96D82">
        <w:rPr>
          <w:rFonts w:ascii="Courier New" w:hAnsi="Courier New" w:cs="Courier New"/>
          <w:sz w:val="36"/>
          <w:szCs w:val="36"/>
          <w:u w:val="single"/>
        </w:rPr>
        <w:t>like that</w:t>
      </w:r>
      <w:r>
        <w:rPr>
          <w:rFonts w:ascii="Courier New" w:hAnsi="Courier New" w:cs="Courier New"/>
          <w:sz w:val="36"/>
          <w:szCs w:val="36"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אם  </w:t>
      </w:r>
      <w:r w:rsidRPr="0007680E">
        <w:rPr>
          <w:rFonts w:ascii="Courier New" w:hAnsi="Courier New" w:cs="Courier New"/>
          <w:color w:val="C00000"/>
          <w:sz w:val="36"/>
          <w:szCs w:val="36"/>
          <w:rtl/>
        </w:rPr>
        <w:t>במקרה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אני 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פוגש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מישהו  </w:t>
      </w:r>
      <w:r w:rsidRPr="00E96D82">
        <w:rPr>
          <w:rFonts w:ascii="Courier New" w:hAnsi="Courier New" w:cs="Courier New"/>
          <w:sz w:val="36"/>
          <w:szCs w:val="36"/>
          <w:u w:val="single"/>
          <w:rtl/>
        </w:rPr>
        <w:t>כזה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29" type="#_x0000_t75" style="width:24pt;height:24pt" o:ole="">
            <v:imagedata r:id="rId4" o:title=""/>
          </v:shape>
          <o:OLEObject Type="Embed" ProgID="SoundRec" ShapeID="_x0000_i1029" DrawAspect="Content" ObjectID="_1358575446" r:id="rId9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I </w:t>
      </w:r>
      <w:r w:rsidRPr="00E96D82">
        <w:rPr>
          <w:rFonts w:ascii="Courier New" w:hAnsi="Courier New" w:cs="Courier New"/>
          <w:sz w:val="36"/>
          <w:szCs w:val="36"/>
          <w:u w:val="single"/>
        </w:rPr>
        <w:t>immediately</w:t>
      </w:r>
      <w:r>
        <w:rPr>
          <w:rFonts w:ascii="Courier New" w:hAnsi="Courier New" w:cs="Courier New"/>
          <w:sz w:val="36"/>
          <w:szCs w:val="36"/>
        </w:rPr>
        <w:t xml:space="preserve"> tell him about the green man 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4" o:spid="_x0000_i1030" type="#_x0000_t75" alt="green man.bmp" style="width:78pt;height:104.25pt;visibility:visible">
            <v:imagedata r:id="rId10" o:title=""/>
          </v:shape>
        </w:pict>
      </w:r>
    </w:p>
    <w:p w:rsidR="00D863A6" w:rsidRPr="00E96D82" w:rsidRDefault="00D863A6" w:rsidP="008554FE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אני </w:t>
      </w:r>
      <w:r w:rsidRPr="0007680E">
        <w:rPr>
          <w:rFonts w:ascii="Courier New" w:hAnsi="Courier New" w:cs="Courier New"/>
          <w:color w:val="C00000"/>
          <w:sz w:val="36"/>
          <w:szCs w:val="36"/>
          <w:u w:val="single"/>
          <w:rtl/>
        </w:rPr>
        <w:t>תכף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מספר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לו על האיש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31" type="#_x0000_t75" style="width:24pt;height:24pt" o:ole="">
            <v:imagedata r:id="rId4" o:title=""/>
          </v:shape>
          <o:OLEObject Type="Embed" ProgID="SoundRec" ShapeID="_x0000_i1031" DrawAspect="Content" ObjectID="_1358575447" r:id="rId11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8554FE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</w:p>
    <w:p w:rsidR="00D863A6" w:rsidRDefault="00D863A6" w:rsidP="008554FE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>2</w:t>
      </w: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Once upon a time in a green city lived ( to him)  a  one green man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32" type="#_x0000_t75" style="width:24pt;height:24pt" o:ole="">
            <v:imagedata r:id="rId4" o:title=""/>
          </v:shape>
          <o:OLEObject Type="Embed" ProgID="SoundRec" ShapeID="_x0000_i1032" DrawAspect="Content" ObjectID="_1358575448" r:id="rId12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07680E">
        <w:rPr>
          <w:rFonts w:ascii="Courier New" w:hAnsi="Courier New" w:cs="Courier New"/>
          <w:color w:val="FF0000"/>
          <w:sz w:val="36"/>
          <w:szCs w:val="36"/>
          <w:rtl/>
        </w:rPr>
        <w:t>היה  היה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פעם  בעיר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pict>
          <v:shape id="_x0000_i1033" type="#_x0000_t75" alt="" style="width:229.5pt;height:159.75pt">
            <v:imagedata r:id="rId13" r:href="rId14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גר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לו  איש  אחד  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 xml:space="preserve">ירוק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The green man lived in a green house with a green  door and green  windows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34" type="#_x0000_t75" style="width:24pt;height:24pt" o:ole="">
            <v:imagedata r:id="rId4" o:title=""/>
          </v:shape>
          <o:OLEObject Type="Embed" ProgID="SoundRec" ShapeID="_x0000_i1034" DrawAspect="Content" ObjectID="_1358575449" r:id="rId15"/>
        </w:object>
      </w:r>
    </w:p>
    <w:p w:rsidR="00D863A6" w:rsidRDefault="00D863A6" w:rsidP="008554FE">
      <w:pPr>
        <w:pStyle w:val="PlainText"/>
        <w:jc w:val="both"/>
        <w:rPr>
          <w:rFonts w:ascii="Courier New" w:hAnsi="Courier New" w:cs="Courier New"/>
          <w:noProof/>
          <w:sz w:val="36"/>
          <w:szCs w:val="36"/>
          <w:lang w:eastAsia="en-US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האיש הירוק  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גר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בבית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8554FE">
      <w:pPr>
        <w:pStyle w:val="PlainText"/>
        <w:jc w:val="both"/>
        <w:rPr>
          <w:rFonts w:ascii="Courier New" w:hAnsi="Courier New" w:cs="Courier New"/>
          <w:noProof/>
          <w:sz w:val="36"/>
          <w:szCs w:val="36"/>
          <w:lang w:eastAsia="en-US"/>
        </w:rPr>
      </w:pPr>
    </w:p>
    <w:p w:rsidR="00D863A6" w:rsidRDefault="00D863A6" w:rsidP="008554F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7" o:spid="_x0000_i1035" type="#_x0000_t75" alt="green house.bmp" style="width:96pt;height:104.25pt;visibility:visible">
            <v:imagedata r:id="rId16" o:title=""/>
          </v:shape>
        </w:pi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עם </w:t>
      </w:r>
    </w:p>
    <w:p w:rsidR="00D863A6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דלת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0" o:spid="_x0000_i1036" type="#_x0000_t75" alt="green door.bmp" style="width:103.5pt;height:78pt;visibility:visible">
            <v:imagedata r:id="rId17" o:title=""/>
          </v:shape>
        </w:pict>
      </w:r>
    </w:p>
    <w:p w:rsidR="00D863A6" w:rsidRDefault="00D863A6" w:rsidP="008554FE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>3</w:t>
      </w:r>
    </w:p>
    <w:p w:rsidR="00D863A6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וחלונות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ירוקים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5" o:spid="_x0000_i1037" type="#_x0000_t75" alt="green man windows.jpg" style="width:194.25pt;height:145.5pt;visibility:visible">
            <v:imagedata r:id="rId18" o:title=""/>
          </v:shape>
        </w:pict>
      </w:r>
    </w:p>
    <w:p w:rsidR="00D863A6" w:rsidRDefault="00D863A6" w:rsidP="00CE26A9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The green man had a green wife 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6" o:spid="_x0000_i1038" type="#_x0000_t75" alt="green  wife.jpg" style="width:141.75pt;height:200.25pt;visibility:visible">
            <v:imagedata r:id="rId19" o:title=""/>
          </v:shape>
        </w:pict>
      </w:r>
      <w:r w:rsidRPr="00B811A7">
        <w:rPr>
          <w:rFonts w:ascii="Courier New" w:hAnsi="Courier New" w:cs="Courier New"/>
          <w:sz w:val="36"/>
          <w:szCs w:val="36"/>
        </w:rPr>
        <w:object w:dxaOrig="480" w:dyaOrig="480">
          <v:shape id="_x0000_i1039" type="#_x0000_t75" style="width:24pt;height:24pt" o:ole="">
            <v:imagedata r:id="rId20" o:title=""/>
          </v:shape>
          <o:OLEObject Type="Embed" ProgID="SoundRec" ShapeID="_x0000_i1039" DrawAspect="Content" ObjectID="_1358575450" r:id="rId21"/>
        </w:object>
      </w:r>
      <w:r>
        <w:rPr>
          <w:rFonts w:ascii="Courier New" w:hAnsi="Courier New" w:cs="Courier New"/>
          <w:sz w:val="36"/>
          <w:szCs w:val="36"/>
        </w:rPr>
        <w:t xml:space="preserve"> </w:t>
      </w:r>
    </w:p>
    <w:p w:rsidR="00D863A6" w:rsidRDefault="00D863A6" w:rsidP="00CE26A9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E26A9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  <w:rtl/>
        </w:rPr>
        <w:t>לאיש  ה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</w:t>
      </w:r>
      <w:r>
        <w:rPr>
          <w:rFonts w:ascii="Courier New" w:hAnsi="Courier New" w:cs="Courier New"/>
          <w:sz w:val="36"/>
          <w:szCs w:val="36"/>
          <w:rtl/>
        </w:rPr>
        <w:t xml:space="preserve">  </w:t>
      </w:r>
      <w:r w:rsidRPr="008554FE">
        <w:rPr>
          <w:rFonts w:ascii="Courier New" w:hAnsi="Courier New" w:cs="Courier New"/>
          <w:color w:val="3366FF"/>
          <w:sz w:val="36"/>
          <w:szCs w:val="36"/>
          <w:rtl/>
        </w:rPr>
        <w:t>הייתה</w:t>
      </w:r>
      <w:r>
        <w:rPr>
          <w:rFonts w:ascii="Courier New" w:hAnsi="Courier New" w:cs="Courier New"/>
          <w:sz w:val="36"/>
          <w:szCs w:val="36"/>
          <w:rtl/>
        </w:rPr>
        <w:t xml:space="preserve">  אישה 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ירוקה</w:t>
      </w:r>
      <w:r>
        <w:rPr>
          <w:rFonts w:ascii="Courier New" w:hAnsi="Courier New" w:cs="Courier New"/>
          <w:sz w:val="36"/>
          <w:szCs w:val="36"/>
          <w:rtl/>
        </w:rPr>
        <w:t xml:space="preserve"> 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And  2  green  children.  </w:t>
      </w:r>
      <w:r w:rsidRPr="00B811A7">
        <w:rPr>
          <w:rFonts w:ascii="Courier New" w:hAnsi="Courier New" w:cs="Courier New"/>
          <w:sz w:val="36"/>
          <w:szCs w:val="36"/>
        </w:rPr>
        <w:object w:dxaOrig="480" w:dyaOrig="480">
          <v:shape id="_x0000_i1040" type="#_x0000_t75" style="width:24pt;height:24pt" o:ole="">
            <v:imagedata r:id="rId20" o:title=""/>
          </v:shape>
          <o:OLEObject Type="Embed" ProgID="SoundRec" ShapeID="_x0000_i1040" DrawAspect="Content" ObjectID="_1358575451" r:id="rId22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 xml:space="preserve">ושני ילדים 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ירוקים</w:t>
      </w:r>
      <w:r>
        <w:rPr>
          <w:rFonts w:ascii="Courier New" w:hAnsi="Courier New" w:cs="Courier New"/>
          <w:sz w:val="36"/>
          <w:szCs w:val="36"/>
          <w:rtl/>
        </w:rPr>
        <w:t xml:space="preserve"> 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hyperlink r:id="rId23" w:history="1">
        <w:r w:rsidRPr="0065614B">
          <w:rPr>
            <w:rFonts w:ascii="Arial" w:hAnsi="Arial"/>
            <w:color w:val="0000FF"/>
          </w:rPr>
          <w:pict>
            <v:shape id="_x0000_i1041" type="#_x0000_t75" alt="" href="http://www.google.com/imgres?imgurl=http://2.bp.blogspot.com/_lbyBTpraKWM/TRGE4RTB7zI/AAAAAAAAAcQ/aQSrLQcFOdo/s1600/Green%252BChildren.jpg&amp;imgrefurl=http://jason-paul.blogspot.com/&amp;usg=__Hv-ssKdpfOoBZ-zI7UIiRz3olZQ=&amp;h=240&amp;w=240&amp;sz=17&amp;hl=en&amp;start=13&amp;sig2=t5vjY9ckyEHvSrTtTbMD9Q&amp;zoom=1&amp;um=1&amp;itbs=1&amp;tbnid=Sv2m3tBkycX0gM:&amp;tbnh=110&amp;tbnw=110&amp;prev=/images%3Fq%3D2%2Bgreen%2Bchildren%26um%3D1%26hl%3Den%26rlz%3D1W1_____en%26tbs%3Disch:1&amp;ei=G_tOTYSEIIKglAfkyZz" style="width:81.75pt;height:81.75pt" o:button="t">
              <v:imagedata r:id="rId24" r:href="rId25"/>
            </v:shape>
          </w:pict>
        </w:r>
      </w:hyperlink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8554FE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4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>At nights he used to sleep in</w:t>
      </w:r>
      <w:r>
        <w:rPr>
          <w:rFonts w:ascii="Courier New" w:hAnsi="Courier New" w:cs="Courier New"/>
          <w:sz w:val="36"/>
          <w:szCs w:val="36"/>
          <w:rtl/>
        </w:rPr>
        <w:t xml:space="preserve"> </w:t>
      </w:r>
      <w:r>
        <w:rPr>
          <w:rFonts w:ascii="Courier New" w:hAnsi="Courier New" w:cs="Courier New"/>
          <w:sz w:val="36"/>
          <w:szCs w:val="36"/>
        </w:rPr>
        <w:t xml:space="preserve">his green  bed and dream green green  dreams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42" type="#_x0000_t75" style="width:24pt;height:24pt" o:ole="">
            <v:imagedata r:id="rId4" o:title=""/>
          </v:shape>
          <o:OLEObject Type="Embed" ProgID="SoundRec" ShapeID="_x0000_i1042" DrawAspect="Content" ObjectID="_1358575452" r:id="rId26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ובלילות הוא  </w:t>
      </w:r>
      <w:r w:rsidRPr="008554FE">
        <w:rPr>
          <w:rFonts w:ascii="Courier New" w:hAnsi="Courier New" w:cs="Courier New"/>
          <w:color w:val="0000FF"/>
          <w:sz w:val="36"/>
          <w:szCs w:val="36"/>
          <w:rtl/>
        </w:rPr>
        <w:t xml:space="preserve">היה ישן  </w:t>
      </w:r>
      <w:r w:rsidRPr="00E96D82">
        <w:rPr>
          <w:rFonts w:ascii="Courier New" w:hAnsi="Courier New" w:cs="Courier New"/>
          <w:sz w:val="36"/>
          <w:szCs w:val="36"/>
          <w:rtl/>
        </w:rPr>
        <w:t>במ</w:t>
      </w:r>
      <w:r>
        <w:rPr>
          <w:rFonts w:ascii="Courier New" w:hAnsi="Courier New" w:cs="Courier New"/>
          <w:sz w:val="36"/>
          <w:szCs w:val="36"/>
          <w:rtl/>
        </w:rPr>
        <w:t>י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טה 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הירוקה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שלו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7" o:spid="_x0000_i1043" type="#_x0000_t75" alt="green bed.jpg" style="width:102.75pt;height:77.25pt;visibility:visible">
            <v:imagedata r:id="rId27" o:title="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 ו</w:t>
      </w:r>
      <w:r w:rsidRPr="000157FF">
        <w:rPr>
          <w:rFonts w:ascii="Courier New" w:hAnsi="Courier New" w:cs="Courier New"/>
          <w:color w:val="0070C0"/>
          <w:sz w:val="36"/>
          <w:szCs w:val="36"/>
          <w:rtl/>
        </w:rPr>
        <w:t>חולם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חלומות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ירוקים  ירוקים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8" o:spid="_x0000_i1044" type="#_x0000_t75" alt="green  dreams.bmp" style="width:125.25pt;height:125.25pt;visibility:visible">
            <v:imagedata r:id="rId28" o:title=""/>
          </v:shape>
        </w:pict>
      </w: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8554FE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5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One  day  he got up on a green  morning , wore green  shoes   wore a green shirt  and green  pants    on his  head he wore a green  hat  and  went  outside 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45" type="#_x0000_t75" style="width:24pt;height:24pt" o:ole="">
            <v:imagedata r:id="rId4" o:title=""/>
          </v:shape>
          <o:OLEObject Type="Embed" ProgID="SoundRec" ShapeID="_x0000_i1045" DrawAspect="Content" ObjectID="_1358575453" r:id="rId29"/>
        </w:object>
      </w: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8554F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יום אחד </w:t>
      </w:r>
      <w:r w:rsidRPr="008554FE">
        <w:rPr>
          <w:rFonts w:ascii="Courier New" w:hAnsi="Courier New" w:cs="Courier New"/>
          <w:color w:val="0000FF"/>
          <w:sz w:val="36"/>
          <w:szCs w:val="36"/>
          <w:rtl/>
        </w:rPr>
        <w:t>קם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האיש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בבוקר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,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color w:val="0070C0"/>
          <w:sz w:val="36"/>
          <w:szCs w:val="36"/>
          <w:rtl/>
        </w:rPr>
        <w:t>ו</w:t>
      </w:r>
      <w:r w:rsidRPr="000157FF">
        <w:rPr>
          <w:rFonts w:ascii="Courier New" w:hAnsi="Courier New" w:cs="Courier New"/>
          <w:color w:val="0070C0"/>
          <w:sz w:val="36"/>
          <w:szCs w:val="36"/>
          <w:rtl/>
        </w:rPr>
        <w:t>נעל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נעליים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ירוקות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9" o:spid="_x0000_i1046" type="#_x0000_t75" alt="green man  shoes.jpg" style="width:194.25pt;height:145.5pt;visibility:visible">
            <v:imagedata r:id="rId30" o:title=""/>
          </v:shape>
        </w:pi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0157FF">
        <w:rPr>
          <w:rFonts w:ascii="Courier New" w:hAnsi="Courier New" w:cs="Courier New"/>
          <w:color w:val="0070C0"/>
          <w:sz w:val="36"/>
          <w:szCs w:val="36"/>
          <w:rtl/>
        </w:rPr>
        <w:t>לבש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חולצה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0" o:spid="_x0000_i1047" type="#_x0000_t75" alt="green man  shirt.bmp" style="width:125.25pt;height:125.25pt;visibility:visible">
            <v:imagedata r:id="rId31" o:title="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ו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מכנסים 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ירוקים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hyperlink r:id="rId32" w:history="1">
        <w:r w:rsidRPr="0065614B">
          <w:rPr>
            <w:rFonts w:ascii="Arial" w:hAnsi="Arial"/>
            <w:color w:val="0000FF"/>
          </w:rPr>
          <w:pict>
            <v:shape id="_x0000_i1048" type="#_x0000_t75" alt="" href="http://www.google.com/imgres?imgurl=http://www.harfordsoccer.org/images/310_GreenPants.jpg&amp;imgrefurl=http://www.harfordsoccer.org/afctravelsoccer/afcsoccergear.html&amp;usg=__1ohnjND9XgtzdBty9Ey7zpOh39Q=&amp;h=314&amp;w=252&amp;sz=8&amp;hl=en&amp;start=1&amp;sig2=mTbBNMqOTt-v3LuKS2XzpQ&amp;zoom=1&amp;um=1&amp;itbs=1&amp;tbnid=pnMnOeP9OaJaFM:&amp;tbnh=117&amp;tbnw=94&amp;prev=/images%3Fq%3Dgreen%2Bpants%26um%3D1%26hl%3Den%26sa%3DN%26rlz%3D1W1_____en%26tbs%3Disch:1&amp;ei=tPlOTY_hGYSglAfm4tD" style="width:68.25pt;height:86.25pt" o:button="t">
              <v:imagedata r:id="rId33" r:href="rId34"/>
            </v:shape>
          </w:pict>
        </w:r>
      </w:hyperlink>
    </w:p>
    <w:p w:rsidR="00D863A6" w:rsidRDefault="00D863A6" w:rsidP="007F6D4A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6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על ראשו </w:t>
      </w:r>
      <w:r w:rsidRPr="008554FE">
        <w:rPr>
          <w:rFonts w:ascii="Courier New" w:hAnsi="Courier New" w:cs="Courier New"/>
          <w:color w:val="0000FF"/>
          <w:sz w:val="36"/>
          <w:szCs w:val="36"/>
          <w:rtl/>
        </w:rPr>
        <w:t>חבש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כובע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1" o:spid="_x0000_i1049" type="#_x0000_t75" alt="green man hat.jpg" style="width:167.25pt;height:125.25pt;visibility:visible">
            <v:imagedata r:id="rId35" o:title=""/>
          </v:shape>
        </w:pi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>ו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יצא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החוצה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8554FE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The green man entered a his green  car  and  went  on  the  green  paved  road 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50" type="#_x0000_t75" style="width:24pt;height:24pt" o:ole="">
            <v:imagedata r:id="rId4" o:title=""/>
          </v:shape>
          <o:OLEObject Type="Embed" ProgID="SoundRec" ShapeID="_x0000_i1050" DrawAspect="Content" ObjectID="_1358575454" r:id="rId36"/>
        </w:obje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האיש  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נכנס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לאוטו ה</w:t>
      </w:r>
      <w:r w:rsidRPr="008554FE">
        <w:rPr>
          <w:rFonts w:ascii="Courier New" w:hAnsi="Courier New" w:cs="Courier New"/>
          <w:color w:val="339966"/>
          <w:sz w:val="36"/>
          <w:szCs w:val="36"/>
          <w:rtl/>
        </w:rPr>
        <w:t>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שלו</w: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pict>
          <v:shape id="_x0000_i1051" type="#_x0000_t75" alt="" style="width:148.5pt;height:93.75pt">
            <v:imagedata r:id="rId37" r:href="rId38"/>
          </v:shape>
        </w:pic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>ו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 xml:space="preserve">נסע 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בכביש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hyperlink r:id="rId39" w:history="1">
        <w:r w:rsidRPr="0065614B">
          <w:rPr>
            <w:rFonts w:ascii="Arial" w:hAnsi="Arial"/>
            <w:color w:val="0000FF"/>
          </w:rPr>
          <w:pict>
            <v:shape id="_x0000_i1052" type="#_x0000_t75" alt="" href="http://www.google.com/imgres?imgurl=http://s3.amazonaws.com/picable/2009/07/24/1198755_Green-Road_620.jpg&amp;imgrefurl=http://www.picable.com/Transportation/Roads/Green-Road.897797&amp;usg=__ffjvZISzWO7cBvJ6o_A8VueZV4c=&amp;h=330&amp;w=500&amp;sz=45&amp;hl=en&amp;start=1&amp;sig2=Vv8W4AOhKEW72bebQD1cgQ&amp;zoom=1&amp;um=1&amp;itbs=1&amp;tbnid=Zq9ZsTaEav5iZM:&amp;tbnh=86&amp;tbnw=130&amp;prev=/images%3Fq%3Dgreen%2Broad%26um%3D1%26hl%3Den%26rlz%3D1W1_____en%26tbs%3Disch:1&amp;ei=FvpOTYPBN8GqlAet6fD" style="width:97.5pt;height:62.25pt" o:button="t">
              <v:imagedata r:id="rId40" r:href="rId41"/>
            </v:shape>
          </w:pict>
        </w:r>
      </w:hyperlink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7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On one side of the  road saw the  </w:t>
      </w:r>
      <w:r w:rsidRPr="008554FE">
        <w:rPr>
          <w:rFonts w:ascii="Courier New" w:hAnsi="Courier New" w:cs="Courier New"/>
          <w:color w:val="339966"/>
          <w:sz w:val="36"/>
          <w:szCs w:val="36"/>
        </w:rPr>
        <w:t>green</w:t>
      </w:r>
      <w:r>
        <w:rPr>
          <w:rFonts w:ascii="Courier New" w:hAnsi="Courier New" w:cs="Courier New"/>
          <w:sz w:val="36"/>
          <w:szCs w:val="36"/>
        </w:rPr>
        <w:t xml:space="preserve"> man  a </w:t>
      </w:r>
      <w:r w:rsidRPr="008554FE">
        <w:rPr>
          <w:rFonts w:ascii="Courier New" w:hAnsi="Courier New" w:cs="Courier New"/>
          <w:color w:val="008000"/>
          <w:sz w:val="36"/>
          <w:szCs w:val="36"/>
        </w:rPr>
        <w:t>green</w:t>
      </w:r>
      <w:r>
        <w:rPr>
          <w:rFonts w:ascii="Courier New" w:hAnsi="Courier New" w:cs="Courier New"/>
          <w:sz w:val="36"/>
          <w:szCs w:val="36"/>
        </w:rPr>
        <w:t xml:space="preserve">  sea 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53" type="#_x0000_t75" style="width:24pt;height:24pt" o:ole="">
            <v:imagedata r:id="rId4" o:title=""/>
          </v:shape>
          <o:OLEObject Type="Embed" ProgID="SoundRec" ShapeID="_x0000_i1053" DrawAspect="Content" ObjectID="_1358575455" r:id="rId42"/>
        </w:object>
      </w:r>
    </w:p>
    <w:p w:rsidR="00D863A6" w:rsidRDefault="00D863A6" w:rsidP="006F1F4D">
      <w:pPr>
        <w:pStyle w:val="PlainText"/>
        <w:jc w:val="both"/>
        <w:rPr>
          <w:rFonts w:ascii="Courier New" w:hAnsi="Courier New" w:cs="Courier New"/>
          <w:color w:val="00B050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>
        <w:rPr>
          <w:rFonts w:ascii="Courier New" w:hAnsi="Courier New" w:cs="Courier New"/>
          <w:sz w:val="36"/>
          <w:szCs w:val="36"/>
          <w:rtl/>
        </w:rPr>
        <w:t>ב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צד  אחד  של  הכביש  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ראה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האיש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ים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</w:t>
      </w:r>
    </w:p>
    <w:p w:rsidR="00D863A6" w:rsidRDefault="00D863A6" w:rsidP="006F1F4D">
      <w:pPr>
        <w:pStyle w:val="PlainText"/>
        <w:jc w:val="both"/>
        <w:rPr>
          <w:rFonts w:ascii="Courier New" w:hAnsi="Courier New" w:cs="Courier New"/>
          <w:color w:val="00B050"/>
          <w:sz w:val="36"/>
          <w:szCs w:val="36"/>
        </w:rPr>
      </w:pPr>
      <w:r w:rsidRPr="0065614B">
        <w:rPr>
          <w:rFonts w:ascii="Courier New" w:hAnsi="Courier New" w:cs="Courier New"/>
          <w:noProof/>
          <w:color w:val="00B050"/>
          <w:sz w:val="36"/>
          <w:szCs w:val="36"/>
          <w:lang w:eastAsia="en-US"/>
        </w:rPr>
        <w:pict>
          <v:shape id="Picture 12" o:spid="_x0000_i1054" type="#_x0000_t75" alt="green sea.jpg" style="width:148.5pt;height:111.75pt;visibility:visible">
            <v:imagedata r:id="rId43" o:title=""/>
          </v:shape>
        </w:pict>
      </w:r>
    </w:p>
    <w:p w:rsidR="00D863A6" w:rsidRDefault="00D863A6" w:rsidP="006F1F4D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And on the  other side of the road lots of green  flowers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55" type="#_x0000_t75" style="width:24pt;height:24pt" o:ole="">
            <v:imagedata r:id="rId4" o:title=""/>
          </v:shape>
          <o:OLEObject Type="Embed" ProgID="SoundRec" ShapeID="_x0000_i1055" DrawAspect="Content" ObjectID="_1358575456" r:id="rId44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 ומצד  שני המון  פרחים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ירוקים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.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3" o:spid="_x0000_i1056" type="#_x0000_t75" alt="green flowers.bmp" style="width:162pt;height:129pt;visibility:visible">
            <v:imagedata r:id="rId45" o:title="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 xml:space="preserve">It was a beautiful  day  and the green  man  was happy and sang green  songs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57" type="#_x0000_t75" style="width:24pt;height:24pt" o:ole="">
            <v:imagedata r:id="rId4" o:title=""/>
          </v:shape>
          <o:OLEObject Type="Embed" ProgID="SoundRec" ShapeID="_x0000_i1057" DrawAspect="Content" ObjectID="_1358575457" r:id="rId46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זה היה  יום  יפה  והאיש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שמח  ושר  שירים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ירוקים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7F6D4A">
      <w:pPr>
        <w:pStyle w:val="PlainText"/>
        <w:jc w:val="center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  <w:rtl/>
        </w:rPr>
        <w:t>8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>And he  smoked a green cigarette with  green smoke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58" type="#_x0000_t75" style="width:24pt;height:24pt" o:ole="">
            <v:imagedata r:id="rId4" o:title=""/>
          </v:shape>
          <o:OLEObject Type="Embed" ProgID="SoundRec" ShapeID="_x0000_i1058" DrawAspect="Content" ObjectID="_1358575458" r:id="rId47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color w:val="00B050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ו</w:t>
      </w:r>
      <w:r w:rsidRPr="0007680E">
        <w:rPr>
          <w:rFonts w:ascii="Courier New" w:hAnsi="Courier New" w:cs="Courier New"/>
          <w:color w:val="0070C0"/>
          <w:sz w:val="36"/>
          <w:szCs w:val="36"/>
          <w:rtl/>
        </w:rPr>
        <w:t>עישן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סיגריה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 xml:space="preserve">ירוקה 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עם  </w:t>
      </w:r>
      <w:r w:rsidRPr="000157FF">
        <w:rPr>
          <w:rFonts w:ascii="Courier New" w:hAnsi="Courier New" w:cs="Courier New"/>
          <w:color w:val="7030A0"/>
          <w:sz w:val="36"/>
          <w:szCs w:val="36"/>
          <w:rtl/>
        </w:rPr>
        <w:t>עשן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 w:rsidRPr="000157FF">
        <w:rPr>
          <w:rFonts w:ascii="Courier New" w:hAnsi="Courier New" w:cs="Courier New"/>
          <w:color w:val="00B050"/>
          <w:sz w:val="36"/>
          <w:szCs w:val="36"/>
          <w:rtl/>
        </w:rPr>
        <w:t>ירוק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color w:val="00B050"/>
          <w:sz w:val="36"/>
          <w:szCs w:val="36"/>
        </w:rPr>
      </w:pP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4" o:spid="_x0000_i1059" type="#_x0000_t75" alt="green smoke.bmp" style="width:84pt;height:84pt;visibility:visible">
            <v:imagedata r:id="rId48" o:title=""/>
          </v:shape>
        </w:pic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5B31D9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  <w:rtl/>
        </w:rPr>
        <w:t>8</w:t>
      </w: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And then the green man saw that on the bank of the road stands a blue  man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60" type="#_x0000_t75" style="width:24pt;height:24pt" o:ole="">
            <v:imagedata r:id="rId4" o:title=""/>
          </v:shape>
          <o:OLEObject Type="Embed" ProgID="SoundRec" ShapeID="_x0000_i1060" DrawAspect="Content" ObjectID="_1358575459" r:id="rId49"/>
        </w:obje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ואז  ראה  האיש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שעל שפת  הכביש  עומד  איש  </w:t>
      </w:r>
      <w:r w:rsidRPr="0007680E">
        <w:rPr>
          <w:rFonts w:ascii="Courier New" w:hAnsi="Courier New" w:cs="Courier New"/>
          <w:color w:val="00B0F0"/>
          <w:sz w:val="36"/>
          <w:szCs w:val="36"/>
          <w:rtl/>
        </w:rPr>
        <w:t>כחול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Picture 15" o:spid="_x0000_i1061" type="#_x0000_t75" alt="blue  man.jpg" style="width:77.25pt;height:102.75pt;visibility:visible">
            <v:imagedata r:id="rId50" o:title="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>
        <w:rPr>
          <w:rFonts w:ascii="Courier New" w:hAnsi="Courier New" w:cs="Courier New"/>
          <w:sz w:val="36"/>
          <w:szCs w:val="36"/>
        </w:rPr>
        <w:t>The  green man stopped his  car and asked the blue man: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62" type="#_x0000_t75" style="width:24pt;height:24pt" o:ole="">
            <v:imagedata r:id="rId4" o:title=""/>
          </v:shape>
          <o:OLEObject Type="Embed" ProgID="SoundRec" ShapeID="_x0000_i1062" DrawAspect="Content" ObjectID="_1358575460" r:id="rId51"/>
        </w:objec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האיש  </w:t>
      </w:r>
      <w:r w:rsidRPr="0007680E">
        <w:rPr>
          <w:rFonts w:ascii="Courier New" w:hAnsi="Courier New" w:cs="Courier New"/>
          <w:color w:val="00B050"/>
          <w:sz w:val="36"/>
          <w:szCs w:val="36"/>
          <w:rtl/>
        </w:rPr>
        <w:t>הירוק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</w:t>
      </w:r>
      <w:r w:rsidRPr="005B31D9">
        <w:rPr>
          <w:rFonts w:ascii="Courier New" w:hAnsi="Courier New" w:cs="Courier New"/>
          <w:color w:val="3366FF"/>
          <w:sz w:val="36"/>
          <w:szCs w:val="36"/>
          <w:rtl/>
        </w:rPr>
        <w:t>עצר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hyperlink r:id="rId52" w:history="1">
        <w:r w:rsidRPr="0065614B">
          <w:rPr>
            <w:rFonts w:ascii="Arial" w:hAnsi="Arial"/>
            <w:color w:val="0000FF"/>
          </w:rPr>
          <w:pict>
            <v:shape id="_x0000_i1063" type="#_x0000_t75" alt="" href="http://www.google.com/imgres?imgurl=http://school.discoveryeducation.com/clipart/images/stopsign4c.gif&amp;imgrefurl=http://school.discoveryeducation.com/clipart/clip/stopsign4c.html&amp;usg=__-uJYHXnzqWrCu8Kp4hmrZ37ZPC0=&amp;h=424&amp;w=300&amp;sz=24&amp;hl=en&amp;start=5&amp;sig2=8c5tgPv8xPoG7rc3l5r0nw&amp;zoom=1&amp;um=1&amp;itbs=1&amp;tbnid=n1wENHbVdmCa3M:&amp;tbnh=126&amp;tbnw=89&amp;prev=/images%3Fq%3Dstop%2Bsign%26um%3D1%26hl%3Den%26sa%3DG%26rlz%3D1W1_____en%26tbs%3Disch:1&amp;ei=n_pOTZycOoL7lweI9JX" style="width:40.5pt;height:57.75pt" o:button="t">
              <v:imagedata r:id="rId53" r:href="rId54"/>
            </v:shape>
          </w:pict>
        </w:r>
      </w:hyperlink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 את האוטו  שלו ו</w:t>
      </w:r>
      <w:r w:rsidRPr="005B31D9">
        <w:rPr>
          <w:rFonts w:ascii="Courier New" w:hAnsi="Courier New" w:cs="Courier New"/>
          <w:color w:val="3366FF"/>
          <w:sz w:val="36"/>
          <w:szCs w:val="36"/>
          <w:rtl/>
        </w:rPr>
        <w:t>שאל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את  האיש  </w:t>
      </w:r>
      <w:r w:rsidRPr="0007680E">
        <w:rPr>
          <w:rFonts w:ascii="Courier New" w:hAnsi="Courier New" w:cs="Courier New"/>
          <w:color w:val="00B0F0"/>
          <w:sz w:val="36"/>
          <w:szCs w:val="36"/>
          <w:rtl/>
        </w:rPr>
        <w:t>הכחול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:</w:t>
      </w: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7F6D4A">
      <w:pPr>
        <w:pStyle w:val="PlainText"/>
        <w:jc w:val="center"/>
        <w:rPr>
          <w:rFonts w:ascii="Courier New" w:hAnsi="Courier New" w:cs="Courier New"/>
          <w:sz w:val="36"/>
          <w:szCs w:val="36"/>
        </w:rPr>
      </w:pPr>
      <w:r w:rsidRPr="0065614B">
        <w:rPr>
          <w:rFonts w:ascii="Courier New" w:hAnsi="Courier New" w:cs="Courier New"/>
          <w:noProof/>
          <w:sz w:val="36"/>
          <w:szCs w:val="36"/>
          <w:lang w:eastAsia="en-US"/>
        </w:rPr>
        <w:pict>
          <v:shape id="_x0000_i1064" type="#_x0000_t75" alt="blue  man.jpg" style="width:57pt;height:75.75pt;visibility:visible">
            <v:imagedata r:id="rId50" o:title=""/>
          </v:shape>
        </w:pic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Pr="00E96D82" w:rsidRDefault="00D863A6" w:rsidP="006F1F4D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>Hei  blue  man …  what are you doing  here ?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65" type="#_x0000_t75" style="width:24pt;height:24pt" o:ole="">
            <v:imagedata r:id="rId4" o:title=""/>
          </v:shape>
          <o:OLEObject Type="Embed" ProgID="SoundRec" ShapeID="_x0000_i1065" DrawAspect="Content" ObjectID="_1358575461" r:id="rId55"/>
        </w:object>
      </w:r>
      <w:r>
        <w:rPr>
          <w:rFonts w:ascii="Courier New" w:hAnsi="Courier New" w:cs="Courier New"/>
          <w:sz w:val="36"/>
          <w:szCs w:val="36"/>
        </w:rPr>
        <w:t xml:space="preserve"> 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הי  איש  </w:t>
      </w:r>
      <w:r w:rsidRPr="0007680E">
        <w:rPr>
          <w:rFonts w:ascii="Courier New" w:hAnsi="Courier New" w:cs="Courier New"/>
          <w:color w:val="00B0F0"/>
          <w:sz w:val="36"/>
          <w:szCs w:val="36"/>
          <w:rtl/>
        </w:rPr>
        <w:t>כחול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, מה  אתה  </w:t>
      </w:r>
      <w:r w:rsidRPr="005B31D9">
        <w:rPr>
          <w:rFonts w:ascii="Courier New" w:hAnsi="Courier New" w:cs="Courier New"/>
          <w:color w:val="0000FF"/>
          <w:sz w:val="36"/>
          <w:szCs w:val="36"/>
          <w:rtl/>
        </w:rPr>
        <w:t>עושה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פה  ? "</w:t>
      </w: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</w:p>
    <w:p w:rsidR="00D863A6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</w:p>
    <w:p w:rsidR="00D863A6" w:rsidRPr="00E96D82" w:rsidRDefault="00D863A6" w:rsidP="00CF4668">
      <w:pPr>
        <w:pStyle w:val="PlainText"/>
        <w:jc w:val="both"/>
        <w:rPr>
          <w:rFonts w:ascii="Courier New" w:hAnsi="Courier New" w:cs="Courier New"/>
          <w:sz w:val="36"/>
          <w:szCs w:val="36"/>
          <w:rtl/>
        </w:rPr>
      </w:pPr>
      <w:r>
        <w:rPr>
          <w:rFonts w:ascii="Courier New" w:hAnsi="Courier New" w:cs="Courier New"/>
          <w:sz w:val="36"/>
          <w:szCs w:val="36"/>
        </w:rPr>
        <w:t xml:space="preserve">I ..  said the blue  man ,  I am from a </w:t>
      </w:r>
      <w:r w:rsidRPr="005B31D9">
        <w:rPr>
          <w:rFonts w:ascii="Courier New" w:hAnsi="Courier New" w:cs="Courier New"/>
          <w:color w:val="FF0000"/>
          <w:sz w:val="36"/>
          <w:szCs w:val="36"/>
        </w:rPr>
        <w:t>different</w:t>
      </w:r>
      <w:r>
        <w:rPr>
          <w:rFonts w:ascii="Courier New" w:hAnsi="Courier New" w:cs="Courier New"/>
          <w:sz w:val="36"/>
          <w:szCs w:val="36"/>
        </w:rPr>
        <w:t xml:space="preserve">  story </w:t>
      </w:r>
      <w:r w:rsidRPr="008429DE">
        <w:rPr>
          <w:rFonts w:ascii="Courier New" w:hAnsi="Courier New" w:cs="Courier New"/>
          <w:sz w:val="36"/>
          <w:szCs w:val="36"/>
        </w:rPr>
        <w:object w:dxaOrig="480" w:dyaOrig="480">
          <v:shape id="_x0000_i1066" type="#_x0000_t75" style="width:24pt;height:24pt" o:ole="">
            <v:imagedata r:id="rId4" o:title=""/>
          </v:shape>
          <o:OLEObject Type="Embed" ProgID="SoundRec" ShapeID="_x0000_i1066" DrawAspect="Content" ObjectID="_1358575462" r:id="rId56"/>
        </w:object>
      </w:r>
      <w:r>
        <w:rPr>
          <w:rFonts w:ascii="Courier New" w:hAnsi="Courier New" w:cs="Courier New"/>
          <w:sz w:val="36"/>
          <w:szCs w:val="36"/>
        </w:rPr>
        <w:t xml:space="preserve"> </w:t>
      </w:r>
    </w:p>
    <w:p w:rsidR="00D863A6" w:rsidRPr="00E96D82" w:rsidRDefault="00D863A6" w:rsidP="0007680E">
      <w:pPr>
        <w:pStyle w:val="PlainText"/>
        <w:jc w:val="both"/>
        <w:rPr>
          <w:rFonts w:ascii="Courier New" w:hAnsi="Courier New" w:cs="Courier New"/>
          <w:sz w:val="36"/>
          <w:szCs w:val="36"/>
        </w:rPr>
      </w:pPr>
      <w:r w:rsidRPr="00E96D82">
        <w:rPr>
          <w:rFonts w:ascii="Courier New" w:hAnsi="Courier New" w:cs="Courier New"/>
          <w:sz w:val="36"/>
          <w:szCs w:val="36"/>
          <w:rtl/>
        </w:rPr>
        <w:t xml:space="preserve">"אני  ?  </w:t>
      </w:r>
      <w:r w:rsidRPr="005B31D9">
        <w:rPr>
          <w:rFonts w:ascii="Courier New" w:hAnsi="Courier New" w:cs="Courier New"/>
          <w:color w:val="0000FF"/>
          <w:sz w:val="36"/>
          <w:szCs w:val="36"/>
          <w:rtl/>
        </w:rPr>
        <w:t>אמר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האיש  </w:t>
      </w:r>
      <w:r w:rsidRPr="0007680E">
        <w:rPr>
          <w:rFonts w:ascii="Courier New" w:hAnsi="Courier New" w:cs="Courier New"/>
          <w:color w:val="00B0F0"/>
          <w:sz w:val="36"/>
          <w:szCs w:val="36"/>
          <w:rtl/>
        </w:rPr>
        <w:t>הכחול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 , "אני  </w:t>
      </w:r>
      <w:r w:rsidRPr="005B31D9">
        <w:rPr>
          <w:rFonts w:ascii="Courier New" w:hAnsi="Courier New" w:cs="Courier New"/>
          <w:color w:val="003300"/>
          <w:sz w:val="36"/>
          <w:szCs w:val="36"/>
          <w:rtl/>
        </w:rPr>
        <w:t xml:space="preserve">מסיפור  </w:t>
      </w:r>
      <w:r w:rsidRPr="005B31D9">
        <w:rPr>
          <w:rFonts w:ascii="Courier New" w:hAnsi="Courier New" w:cs="Courier New"/>
          <w:color w:val="FF0000"/>
          <w:sz w:val="36"/>
          <w:szCs w:val="36"/>
          <w:rtl/>
        </w:rPr>
        <w:t>אחר</w:t>
      </w:r>
      <w:r>
        <w:rPr>
          <w:rFonts w:ascii="Courier New" w:hAnsi="Courier New" w:cs="Courier New"/>
          <w:sz w:val="36"/>
          <w:szCs w:val="36"/>
          <w:rtl/>
        </w:rPr>
        <w:t>"</w:t>
      </w:r>
      <w:r w:rsidRPr="00E96D82">
        <w:rPr>
          <w:rFonts w:ascii="Courier New" w:hAnsi="Courier New" w:cs="Courier New"/>
          <w:sz w:val="36"/>
          <w:szCs w:val="36"/>
          <w:rtl/>
        </w:rPr>
        <w:t xml:space="preserve"> </w:t>
      </w:r>
      <w:r w:rsidRPr="00E96D82">
        <w:rPr>
          <w:rFonts w:ascii="Courier New" w:hAnsi="Courier New" w:cs="Courier New"/>
          <w:sz w:val="36"/>
          <w:szCs w:val="36"/>
        </w:rPr>
        <w:br w:type="page"/>
      </w:r>
    </w:p>
    <w:sectPr w:rsidR="00D863A6" w:rsidRPr="00E96D82" w:rsidSect="00BB6461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defaultTabStop w:val="720"/>
  <w:doNotHyphenateCaps/>
  <w:characterSpacingControl w:val="doNotCompress"/>
  <w:doNotValidateAgainstSchema/>
  <w:doNotDemarcateInvalidXml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6634D"/>
    <w:rsid w:val="000157FF"/>
    <w:rsid w:val="000448FD"/>
    <w:rsid w:val="0007680E"/>
    <w:rsid w:val="0016634D"/>
    <w:rsid w:val="00233BE5"/>
    <w:rsid w:val="0028126E"/>
    <w:rsid w:val="003071B1"/>
    <w:rsid w:val="00474AF5"/>
    <w:rsid w:val="005B31D9"/>
    <w:rsid w:val="0065614B"/>
    <w:rsid w:val="006A21E0"/>
    <w:rsid w:val="006F1F4D"/>
    <w:rsid w:val="00795D61"/>
    <w:rsid w:val="007A2E84"/>
    <w:rsid w:val="007F6D4A"/>
    <w:rsid w:val="008429DE"/>
    <w:rsid w:val="008554FE"/>
    <w:rsid w:val="00B06473"/>
    <w:rsid w:val="00B811A7"/>
    <w:rsid w:val="00BB6461"/>
    <w:rsid w:val="00C0592B"/>
    <w:rsid w:val="00C431DB"/>
    <w:rsid w:val="00C77354"/>
    <w:rsid w:val="00CE26A9"/>
    <w:rsid w:val="00CF4668"/>
    <w:rsid w:val="00D773A6"/>
    <w:rsid w:val="00D863A6"/>
    <w:rsid w:val="00E05CC9"/>
    <w:rsid w:val="00E8638B"/>
    <w:rsid w:val="00E96D82"/>
    <w:rsid w:val="00F948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Arial"/>
        <w:sz w:val="22"/>
        <w:szCs w:val="22"/>
        <w:lang w:val="en-US" w:eastAsia="en-US" w:bidi="he-IL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634D"/>
    <w:pPr>
      <w:spacing w:after="200" w:line="276" w:lineRule="auto"/>
    </w:pPr>
    <w:rPr>
      <w:lang w:eastAsia="zh-CN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28126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28126E"/>
    <w:rPr>
      <w:rFonts w:ascii="Consolas" w:hAnsi="Consolas" w:cs="Times New Roman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rsid w:val="00015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157FF"/>
    <w:rPr>
      <w:rFonts w:ascii="Tahoma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oleObject" Target="embeddings/oleObject10.bin"/><Relationship Id="rId39" Type="http://schemas.openxmlformats.org/officeDocument/2006/relationships/hyperlink" Target="http://www.google.com/imgres?imgurl=http://s3.amazonaws.com/picable/2009/07/24/1198755_Green-Road_620.jpg&amp;imgrefurl=http://www.picable.com/Transportation/Roads/Green-Road.897797&amp;usg=__ffjvZISzWO7cBvJ6o_A8VueZV4c=&amp;h=330&amp;w=500&amp;sz=45&amp;hl=en&amp;start=1&amp;sig2=Vv8W4AOhKEW72bebQD1cgQ&amp;zoom=1&amp;um=1&amp;itbs=1&amp;tbnid=Zq9ZsTaEav5iZM:&amp;tbnh=86&amp;tbnw=130&amp;prev=/images%3Fq%3Dgreen%2Broad%26um%3D1%26hl%3Den%26rlz%3D1W1_____en%26tbs%3Disch:1&amp;ei=FvpOTYPBN8GqlAet6fD5Dw" TargetMode="External"/><Relationship Id="rId21" Type="http://schemas.openxmlformats.org/officeDocument/2006/relationships/oleObject" Target="embeddings/oleObject8.bin"/><Relationship Id="rId34" Type="http://schemas.openxmlformats.org/officeDocument/2006/relationships/image" Target="http://t3.gstatic.com/images?q=tbn:ANd9GcTTAaQeLHsX5-nibqodGd-GvX118JrgqNOJ421Sd1uqJ6cLYUuY7ZhYAhI" TargetMode="External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6.bin"/><Relationship Id="rId50" Type="http://schemas.openxmlformats.org/officeDocument/2006/relationships/image" Target="media/image22.jpeg"/><Relationship Id="rId55" Type="http://schemas.openxmlformats.org/officeDocument/2006/relationships/oleObject" Target="embeddings/oleObject19.bin"/><Relationship Id="rId7" Type="http://schemas.openxmlformats.org/officeDocument/2006/relationships/oleObject" Target="embeddings/oleObject3.bin"/><Relationship Id="rId12" Type="http://schemas.openxmlformats.org/officeDocument/2006/relationships/oleObject" Target="embeddings/oleObject6.bin"/><Relationship Id="rId17" Type="http://schemas.openxmlformats.org/officeDocument/2006/relationships/image" Target="media/image6.png"/><Relationship Id="rId25" Type="http://schemas.openxmlformats.org/officeDocument/2006/relationships/image" Target="http://t2.gstatic.com/images?q=tbn:ANd9GcRqux5A6aqWd3GNtqi223-Toal7-JWAOMjEjhWLavx-jNNwNJUbkyj3H84" TargetMode="External"/><Relationship Id="rId33" Type="http://schemas.openxmlformats.org/officeDocument/2006/relationships/image" Target="media/image15.jpeg"/><Relationship Id="rId38" Type="http://schemas.openxmlformats.org/officeDocument/2006/relationships/image" Target="http://www.momgoesgreen.com/wp-content/green-car2.jpg" TargetMode="External"/><Relationship Id="rId46" Type="http://schemas.openxmlformats.org/officeDocument/2006/relationships/oleObject" Target="embeddings/oleObject15.bin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oleObject" Target="embeddings/oleObject11.bin"/><Relationship Id="rId41" Type="http://schemas.openxmlformats.org/officeDocument/2006/relationships/image" Target="http://t1.gstatic.com/images?q=tbn:ANd9GcRMyTt79DdIuMLnvsHAsomsmrR9YogzJUUV3E0q8UFKXzgDmQGl3a7zsrs" TargetMode="External"/><Relationship Id="rId54" Type="http://schemas.openxmlformats.org/officeDocument/2006/relationships/image" Target="http://t0.gstatic.com/images?q=tbn:ANd9GcTIghXAJyjMZIacJugC_GyOIm9yTmDki3X9b7bTn_jIVv3zwdMWLMV8pQ" TargetMode="External"/><Relationship Id="rId1" Type="http://schemas.openxmlformats.org/officeDocument/2006/relationships/styles" Target="styles.xml"/><Relationship Id="rId6" Type="http://schemas.openxmlformats.org/officeDocument/2006/relationships/oleObject" Target="embeddings/oleObject2.bin"/><Relationship Id="rId11" Type="http://schemas.openxmlformats.org/officeDocument/2006/relationships/oleObject" Target="embeddings/oleObject5.bin"/><Relationship Id="rId24" Type="http://schemas.openxmlformats.org/officeDocument/2006/relationships/image" Target="media/image10.jpeg"/><Relationship Id="rId32" Type="http://schemas.openxmlformats.org/officeDocument/2006/relationships/hyperlink" Target="http://www.google.com/imgres?imgurl=http://www.harfordsoccer.org/images/310_GreenPants.jpg&amp;imgrefurl=http://www.harfordsoccer.org/afctravelsoccer/afcsoccergear.html&amp;usg=__1ohnjND9XgtzdBty9Ey7zpOh39Q=&amp;h=314&amp;w=252&amp;sz=8&amp;hl=en&amp;start=1&amp;sig2=mTbBNMqOTt-v3LuKS2XzpQ&amp;zoom=1&amp;um=1&amp;itbs=1&amp;tbnid=pnMnOeP9OaJaFM:&amp;tbnh=117&amp;tbnw=94&amp;prev=/images%3Fq%3Dgreen%2Bpants%26um%3D1%26hl%3Den%26sa%3DN%26rlz%3D1W1_____en%26tbs%3Disch:1&amp;ei=tPlOTY_hGYSglAfm4tDSDw" TargetMode="External"/><Relationship Id="rId37" Type="http://schemas.openxmlformats.org/officeDocument/2006/relationships/image" Target="media/image17.jpeg"/><Relationship Id="rId40" Type="http://schemas.openxmlformats.org/officeDocument/2006/relationships/image" Target="media/image18.jpeg"/><Relationship Id="rId45" Type="http://schemas.openxmlformats.org/officeDocument/2006/relationships/image" Target="media/image20.png"/><Relationship Id="rId53" Type="http://schemas.openxmlformats.org/officeDocument/2006/relationships/image" Target="media/image23.jpeg"/><Relationship Id="rId58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7.bin"/><Relationship Id="rId23" Type="http://schemas.openxmlformats.org/officeDocument/2006/relationships/hyperlink" Target="http://www.google.com/imgres?imgurl=http://2.bp.blogspot.com/_lbyBTpraKWM/TRGE4RTB7zI/AAAAAAAAAcQ/aQSrLQcFOdo/s1600/Green%252BChildren.jpg&amp;imgrefurl=http://jason-paul.blogspot.com/&amp;usg=__Hv-ssKdpfOoBZ-zI7UIiRz3olZQ=&amp;h=240&amp;w=240&amp;sz=17&amp;hl=en&amp;start=13&amp;sig2=t5vjY9ckyEHvSrTtTbMD9Q&amp;zoom=1&amp;um=1&amp;itbs=1&amp;tbnid=Sv2m3tBkycX0gM:&amp;tbnh=110&amp;tbnw=110&amp;prev=/images%3Fq%3D2%2Bgreen%2Bchildren%26um%3D1%26hl%3Den%26rlz%3D1W1_____en%26tbs%3Disch:1&amp;ei=G_tOTYSEIIKglAfkyZzzDw" TargetMode="External"/><Relationship Id="rId28" Type="http://schemas.openxmlformats.org/officeDocument/2006/relationships/image" Target="media/image12.png"/><Relationship Id="rId36" Type="http://schemas.openxmlformats.org/officeDocument/2006/relationships/oleObject" Target="embeddings/oleObject12.bin"/><Relationship Id="rId49" Type="http://schemas.openxmlformats.org/officeDocument/2006/relationships/oleObject" Target="embeddings/oleObject17.bin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image" Target="media/image14.png"/><Relationship Id="rId44" Type="http://schemas.openxmlformats.org/officeDocument/2006/relationships/oleObject" Target="embeddings/oleObject14.bin"/><Relationship Id="rId52" Type="http://schemas.openxmlformats.org/officeDocument/2006/relationships/hyperlink" Target="http://www.google.com/imgres?imgurl=http://school.discoveryeducation.com/clipart/images/stopsign4c.gif&amp;imgrefurl=http://school.discoveryeducation.com/clipart/clip/stopsign4c.html&amp;usg=__-uJYHXnzqWrCu8Kp4hmrZ37ZPC0=&amp;h=424&amp;w=300&amp;sz=24&amp;hl=en&amp;start=5&amp;sig2=8c5tgPv8xPoG7rc3l5r0nw&amp;zoom=1&amp;um=1&amp;itbs=1&amp;tbnid=n1wENHbVdmCa3M:&amp;tbnh=126&amp;tbnw=89&amp;prev=/images%3Fq%3Dstop%2Bsign%26um%3D1%26hl%3Den%26sa%3DG%26rlz%3D1W1_____en%26tbs%3Disch:1&amp;ei=n_pOTZycOoL7lweI9JXrDw" TargetMode="External"/><Relationship Id="rId4" Type="http://schemas.openxmlformats.org/officeDocument/2006/relationships/image" Target="media/image1.png"/><Relationship Id="rId9" Type="http://schemas.openxmlformats.org/officeDocument/2006/relationships/oleObject" Target="embeddings/oleObject4.bin"/><Relationship Id="rId14" Type="http://schemas.openxmlformats.org/officeDocument/2006/relationships/image" Target="http://www.matternetwork.com/images/Matter/gwanggyo2.jpg" TargetMode="External"/><Relationship Id="rId22" Type="http://schemas.openxmlformats.org/officeDocument/2006/relationships/oleObject" Target="embeddings/oleObject9.bin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image" Target="media/image16.jpeg"/><Relationship Id="rId43" Type="http://schemas.openxmlformats.org/officeDocument/2006/relationships/image" Target="media/image19.jpeg"/><Relationship Id="rId48" Type="http://schemas.openxmlformats.org/officeDocument/2006/relationships/image" Target="media/image21.png"/><Relationship Id="rId56" Type="http://schemas.openxmlformats.org/officeDocument/2006/relationships/oleObject" Target="embeddings/oleObject20.bin"/><Relationship Id="rId8" Type="http://schemas.openxmlformats.org/officeDocument/2006/relationships/image" Target="media/image2.png"/><Relationship Id="rId51" Type="http://schemas.openxmlformats.org/officeDocument/2006/relationships/oleObject" Target="embeddings/oleObject18.bin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</TotalTime>
  <Pages>18</Pages>
  <Words>781</Words>
  <Characters>4452</Characters>
  <Application>Microsoft Office Outlook</Application>
  <DocSecurity>0</DocSecurity>
  <Lines>0</Lines>
  <Paragraphs>0</Paragraphs>
  <ScaleCrop>false</ScaleCrop>
  <Company> 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הסיפור על  האיש  הירוק </dc:title>
  <dc:subject/>
  <dc:creator>ETHS</dc:creator>
  <cp:keywords/>
  <dc:description/>
  <cp:lastModifiedBy>aschlezinger</cp:lastModifiedBy>
  <cp:revision>2</cp:revision>
  <dcterms:created xsi:type="dcterms:W3CDTF">2011-02-07T15:17:00Z</dcterms:created>
  <dcterms:modified xsi:type="dcterms:W3CDTF">2011-02-07T15:17:00Z</dcterms:modified>
</cp:coreProperties>
</file>